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4DA45403" w:rsidR="009114DD" w:rsidRPr="00B87D91" w:rsidRDefault="009114DD" w:rsidP="009E70D4">
      <w:pPr>
        <w:rPr>
          <w:b/>
          <w:color w:val="FF5200" w:themeColor="accent2"/>
          <w:sz w:val="36"/>
          <w:szCs w:val="36"/>
        </w:rPr>
      </w:pPr>
      <w:r w:rsidRPr="009E70D4">
        <w:rPr>
          <w:b/>
          <w:color w:val="FF5200" w:themeColor="accent2"/>
          <w:sz w:val="36"/>
          <w:szCs w:val="36"/>
        </w:rPr>
        <w:t>Krycí list nabídky k veřejné zakázce s názvem „</w:t>
      </w:r>
      <w:r w:rsidR="009E70D4" w:rsidRPr="009E70D4">
        <w:rPr>
          <w:b/>
          <w:color w:val="FF5200" w:themeColor="accent2"/>
          <w:sz w:val="36"/>
          <w:szCs w:val="36"/>
        </w:rPr>
        <w:t>Nákup elektrického vysokozdvižného vozíku pro OŘ PHA 2026</w:t>
      </w:r>
      <w:r w:rsidRPr="009E70D4">
        <w:rPr>
          <w:b/>
          <w:color w:val="FF5200" w:themeColor="accent2"/>
          <w:sz w:val="36"/>
          <w:szCs w:val="36"/>
        </w:rPr>
        <w:t xml:space="preserve">“ vedené pod </w:t>
      </w:r>
      <w:r w:rsidRPr="009E70D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A03B00" w:rsidRPr="00A03B0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113144/2026-SŽ-GŘ-O15</w:t>
      </w:r>
      <w:r w:rsidR="00A03B00" w:rsidRPr="00A03B0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1A2E801E" w14:textId="0D7D2774" w:rsidR="00FC6154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3183169" w:history="1">
            <w:r w:rsidR="00FC6154" w:rsidRPr="00FD2019">
              <w:rPr>
                <w:rStyle w:val="Hypertextovodkaz"/>
              </w:rPr>
              <w:t>Kapitola č. 1 Všeobecné informace o dodavateli</w:t>
            </w:r>
            <w:r w:rsidR="00FC6154">
              <w:rPr>
                <w:noProof/>
                <w:webHidden/>
              </w:rPr>
              <w:tab/>
            </w:r>
            <w:r w:rsidR="00FC6154">
              <w:rPr>
                <w:noProof/>
                <w:webHidden/>
              </w:rPr>
              <w:fldChar w:fldCharType="begin"/>
            </w:r>
            <w:r w:rsidR="00FC6154">
              <w:rPr>
                <w:noProof/>
                <w:webHidden/>
              </w:rPr>
              <w:instrText xml:space="preserve"> PAGEREF _Toc233183169 \h </w:instrText>
            </w:r>
            <w:r w:rsidR="00FC6154">
              <w:rPr>
                <w:noProof/>
                <w:webHidden/>
              </w:rPr>
            </w:r>
            <w:r w:rsidR="00FC6154">
              <w:rPr>
                <w:noProof/>
                <w:webHidden/>
              </w:rPr>
              <w:fldChar w:fldCharType="separate"/>
            </w:r>
            <w:r w:rsidR="00FC6154">
              <w:rPr>
                <w:noProof/>
                <w:webHidden/>
              </w:rPr>
              <w:t>2</w:t>
            </w:r>
            <w:r w:rsidR="00FC6154">
              <w:rPr>
                <w:noProof/>
                <w:webHidden/>
              </w:rPr>
              <w:fldChar w:fldCharType="end"/>
            </w:r>
          </w:hyperlink>
        </w:p>
        <w:p w14:paraId="04F5AEEE" w14:textId="0283BBF8" w:rsidR="00FC6154" w:rsidRDefault="00FC615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3170" w:history="1">
            <w:r w:rsidRPr="00FD2019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_Toc233183170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44A47F" w14:textId="24E6738F" w:rsidR="00FC6154" w:rsidRDefault="00FC615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3171" w:history="1">
            <w:r w:rsidRPr="00FD2019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_Toc233183171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677347" w14:textId="706B8D54" w:rsidR="00FC6154" w:rsidRDefault="00FC615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3172" w:history="1">
            <w:r w:rsidRPr="00FD2019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_Toc233183172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BE4E26" w14:textId="1AADA0C6" w:rsidR="00FC6154" w:rsidRDefault="00FC615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3173" w:history="1">
            <w:r w:rsidRPr="00FD2019">
              <w:rPr>
                <w:rStyle w:val="Hypertextovodkaz"/>
              </w:rPr>
              <w:t>kapitola č. 5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_Toc233183173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C8DC19" w14:textId="46861983" w:rsidR="00FC6154" w:rsidRDefault="00FC615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3174" w:history="1">
            <w:r w:rsidRPr="00FD2019">
              <w:rPr>
                <w:rStyle w:val="Hypertextovodkaz"/>
              </w:rPr>
              <w:t>Kapitola č. 6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_Toc233183174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B0922E" w14:textId="4E6F0331" w:rsidR="00FC6154" w:rsidRDefault="00FC615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3175" w:history="1">
            <w:r w:rsidRPr="00FD2019">
              <w:rPr>
                <w:rStyle w:val="Hypertextovodkaz"/>
              </w:rPr>
              <w:t>Kapitola č. 7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_Toc233183175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E4EC84" w14:textId="3B9F8508" w:rsidR="00FC6154" w:rsidRDefault="00FC615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3176" w:history="1">
            <w:r w:rsidRPr="00FD2019">
              <w:rPr>
                <w:rStyle w:val="Hypertextovodkaz"/>
              </w:rPr>
              <w:t>Kapitola č. 8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_Toc233183176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525CE5" w14:textId="531235DD" w:rsidR="00FC6154" w:rsidRDefault="00FC615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3177" w:history="1">
            <w:r w:rsidRPr="00FD2019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_Toc233183177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C287F9" w14:textId="037FCC9C" w:rsidR="00FC6154" w:rsidRDefault="00FC615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3178" w:history="1">
            <w:r w:rsidRPr="00FD2019">
              <w:rPr>
                <w:rStyle w:val="Hypertextovodkaz"/>
              </w:rPr>
              <w:t>Kapitola č. 10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_Toc233183178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E71992" w14:textId="209FE1E4" w:rsidR="00FC6154" w:rsidRDefault="00FC615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3179" w:history="1">
            <w:r w:rsidRPr="00FD2019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_Toc233183179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CCE622" w14:textId="77E577EA" w:rsidR="00FC6154" w:rsidRDefault="00FC615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183180" w:history="1">
            <w:r w:rsidRPr="00FD2019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_Toc233183180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35A57600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3183169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3183170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3183171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3183172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075A73A6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Věcný popis části plnění uvažovaného zadat poddodavateli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340BF05A" w14:textId="4C986B18" w:rsidR="00454716" w:rsidRPr="00BB6DBD" w:rsidRDefault="00D6532E" w:rsidP="00BB6DBD">
      <w:pPr>
        <w:pStyle w:val="Nadpisbezsl1-1"/>
        <w:jc w:val="both"/>
        <w:rPr>
          <w:rFonts w:ascii="Verdana" w:hAnsi="Verdana" w:cstheme="minorHAnsi"/>
        </w:rPr>
      </w:pPr>
      <w:bookmarkStart w:id="8" w:name="_Toc233183173"/>
      <w:r>
        <w:lastRenderedPageBreak/>
        <w:t xml:space="preserve">kapitola č. </w:t>
      </w:r>
      <w:r w:rsidR="00D84A9C">
        <w:t xml:space="preserve">5 </w:t>
      </w:r>
      <w:r w:rsidR="00BB6DBD">
        <w:t>NEOBSAZENO</w:t>
      </w:r>
      <w:bookmarkEnd w:id="8"/>
    </w:p>
    <w:p w14:paraId="40A9E371" w14:textId="6E66D190" w:rsidR="00EE3C5F" w:rsidRDefault="00BE7668" w:rsidP="00BB6DBD">
      <w:pPr>
        <w:pStyle w:val="Nadpisbezsl1-1"/>
        <w:jc w:val="both"/>
      </w:pPr>
      <w:bookmarkStart w:id="9" w:name="_Toc233183174"/>
      <w:r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BB6DBD">
        <w:t>NEOBSAZENO</w:t>
      </w:r>
      <w:bookmarkEnd w:id="9"/>
    </w:p>
    <w:p w14:paraId="0B4A3038" w14:textId="0C048824" w:rsidR="00EE3C5F" w:rsidRDefault="00BE7668" w:rsidP="00BB6DBD">
      <w:pPr>
        <w:pStyle w:val="Nadpisbezsl1-1"/>
        <w:jc w:val="both"/>
      </w:pPr>
      <w:bookmarkStart w:id="10" w:name="_Toc233183175"/>
      <w:r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BB6DBD">
        <w:t>NEOBSAZENO</w:t>
      </w:r>
      <w:bookmarkEnd w:id="10"/>
    </w:p>
    <w:p w14:paraId="38288174" w14:textId="4F86F0D3" w:rsidR="00684B0D" w:rsidRDefault="00BE7668" w:rsidP="00E8576A">
      <w:pPr>
        <w:pStyle w:val="Nadpisbezsl1-1"/>
        <w:jc w:val="both"/>
      </w:pPr>
      <w:bookmarkStart w:id="11" w:name="_Toc233183176"/>
      <w:r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684B0D">
        <w:t>Neobsazeno</w:t>
      </w:r>
      <w:bookmarkEnd w:id="11"/>
    </w:p>
    <w:p w14:paraId="06D1B8FB" w14:textId="77777777" w:rsidR="00684B0D" w:rsidRDefault="00684B0D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33183177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3B98901D" w14:textId="7AF589E7" w:rsidR="00F05AF7" w:rsidRPr="00FC6154" w:rsidRDefault="00066766" w:rsidP="00FC6154">
      <w:pPr>
        <w:pStyle w:val="Nadpisbezsl1-1"/>
        <w:jc w:val="both"/>
      </w:pPr>
      <w:bookmarkStart w:id="13" w:name="_Toc233183178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="00F05AF7">
        <w:t>Neobsazeno</w:t>
      </w:r>
      <w:bookmarkEnd w:id="13"/>
    </w:p>
    <w:p w14:paraId="5C19F2A8" w14:textId="0D719B24" w:rsidR="00066766" w:rsidRDefault="00EB5220" w:rsidP="00EB5220">
      <w:pPr>
        <w:pStyle w:val="Nadpisbezsl1-1"/>
      </w:pPr>
      <w:bookmarkStart w:id="14" w:name="_Toc233183179"/>
      <w:r>
        <w:t xml:space="preserve">Kapitola č. </w:t>
      </w:r>
      <w:r w:rsidR="00D84A9C">
        <w:t xml:space="preserve">11 </w:t>
      </w:r>
      <w:r w:rsidR="000B53EB">
        <w:t>Neobsazeno</w:t>
      </w:r>
      <w:bookmarkEnd w:id="14"/>
    </w:p>
    <w:p w14:paraId="2D412037" w14:textId="77777777" w:rsidR="00370E18" w:rsidRDefault="00370E18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150BEA1C" w14:textId="55FB8599" w:rsidR="00D339E2" w:rsidRDefault="00B84CB4" w:rsidP="00D339E2">
      <w:pPr>
        <w:pStyle w:val="Nadpisbezsl1-1"/>
      </w:pPr>
      <w:bookmarkStart w:id="15" w:name="_Toc233183180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CE13FA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CE13FA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06A6D" w14:textId="77777777" w:rsidR="00CE13FA" w:rsidRDefault="00CE13FA" w:rsidP="00962258">
      <w:pPr>
        <w:spacing w:after="0" w:line="240" w:lineRule="auto"/>
      </w:pPr>
      <w:r>
        <w:separator/>
      </w:r>
    </w:p>
  </w:endnote>
  <w:endnote w:type="continuationSeparator" w:id="0">
    <w:p w14:paraId="769FAE3A" w14:textId="77777777" w:rsidR="00CE13FA" w:rsidRDefault="00CE13F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D4E8A" w14:textId="77777777" w:rsidR="00CE13FA" w:rsidRDefault="00CE13FA" w:rsidP="00962258">
      <w:pPr>
        <w:spacing w:after="0" w:line="240" w:lineRule="auto"/>
      </w:pPr>
      <w:r>
        <w:separator/>
      </w:r>
    </w:p>
  </w:footnote>
  <w:footnote w:type="continuationSeparator" w:id="0">
    <w:p w14:paraId="0FF78923" w14:textId="77777777" w:rsidR="00CE13FA" w:rsidRDefault="00CE13FA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2D4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B53EB"/>
    <w:rsid w:val="000C2072"/>
    <w:rsid w:val="000C3CD6"/>
    <w:rsid w:val="000C41F2"/>
    <w:rsid w:val="000D0AE7"/>
    <w:rsid w:val="000D0DE7"/>
    <w:rsid w:val="000D1858"/>
    <w:rsid w:val="000D2136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182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1CAF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07EC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C2A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1F7EB6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4E19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37A5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0E18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64D1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49DD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4320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91B"/>
    <w:rsid w:val="006764D8"/>
    <w:rsid w:val="006776B6"/>
    <w:rsid w:val="00677E3B"/>
    <w:rsid w:val="006825F5"/>
    <w:rsid w:val="00684B0D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02C"/>
    <w:rsid w:val="006C6A0E"/>
    <w:rsid w:val="006D34B2"/>
    <w:rsid w:val="006D36C4"/>
    <w:rsid w:val="006D420C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3EF1"/>
    <w:rsid w:val="007D470A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5B09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33F6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B96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0D4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3B00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56B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46C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27C65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63FC"/>
    <w:rsid w:val="00BB6DBD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0E03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3F73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6E72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13FA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2CF6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202"/>
    <w:rsid w:val="00E37347"/>
    <w:rsid w:val="00E42600"/>
    <w:rsid w:val="00E437B0"/>
    <w:rsid w:val="00E44045"/>
    <w:rsid w:val="00E45358"/>
    <w:rsid w:val="00E50858"/>
    <w:rsid w:val="00E51034"/>
    <w:rsid w:val="00E51D21"/>
    <w:rsid w:val="00E5655F"/>
    <w:rsid w:val="00E6073F"/>
    <w:rsid w:val="00E60C4A"/>
    <w:rsid w:val="00E6119C"/>
    <w:rsid w:val="00E618C4"/>
    <w:rsid w:val="00E62ABE"/>
    <w:rsid w:val="00E64245"/>
    <w:rsid w:val="00E654A3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15F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AF7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37559"/>
    <w:rsid w:val="00F40039"/>
    <w:rsid w:val="00F45607"/>
    <w:rsid w:val="00F4568B"/>
    <w:rsid w:val="00F46000"/>
    <w:rsid w:val="00F46EA7"/>
    <w:rsid w:val="00F4722B"/>
    <w:rsid w:val="00F51EF4"/>
    <w:rsid w:val="00F537C6"/>
    <w:rsid w:val="00F53DFF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06A0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154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662D4"/>
    <w:rsid w:val="000A3127"/>
    <w:rsid w:val="001079AC"/>
    <w:rsid w:val="001F7EB6"/>
    <w:rsid w:val="00214E19"/>
    <w:rsid w:val="00215FBE"/>
    <w:rsid w:val="002450A8"/>
    <w:rsid w:val="002479B1"/>
    <w:rsid w:val="00374734"/>
    <w:rsid w:val="00376800"/>
    <w:rsid w:val="0045525D"/>
    <w:rsid w:val="004B48D8"/>
    <w:rsid w:val="004D3350"/>
    <w:rsid w:val="00581789"/>
    <w:rsid w:val="00592296"/>
    <w:rsid w:val="006B7641"/>
    <w:rsid w:val="006C6A0E"/>
    <w:rsid w:val="006D31FF"/>
    <w:rsid w:val="00746B38"/>
    <w:rsid w:val="007C641A"/>
    <w:rsid w:val="007D470A"/>
    <w:rsid w:val="008211BB"/>
    <w:rsid w:val="008B1257"/>
    <w:rsid w:val="00925D65"/>
    <w:rsid w:val="00AC4100"/>
    <w:rsid w:val="00B27C65"/>
    <w:rsid w:val="00B65F88"/>
    <w:rsid w:val="00BC73A3"/>
    <w:rsid w:val="00C10E03"/>
    <w:rsid w:val="00C74C99"/>
    <w:rsid w:val="00CD0DBE"/>
    <w:rsid w:val="00CF089C"/>
    <w:rsid w:val="00E16E5B"/>
    <w:rsid w:val="00E27588"/>
    <w:rsid w:val="00E37202"/>
    <w:rsid w:val="00E6073F"/>
    <w:rsid w:val="00EB515F"/>
    <w:rsid w:val="00F37559"/>
    <w:rsid w:val="00FA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0</TotalTime>
  <Pages>10</Pages>
  <Words>2118</Words>
  <Characters>12502</Characters>
  <Application>Microsoft Office Word</Application>
  <DocSecurity>0</DocSecurity>
  <Lines>104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Mantlíková Lucie</cp:lastModifiedBy>
  <cp:revision>104</cp:revision>
  <cp:lastPrinted>2019-03-07T14:42:00Z</cp:lastPrinted>
  <dcterms:created xsi:type="dcterms:W3CDTF">2025-08-26T09:04:00Z</dcterms:created>
  <dcterms:modified xsi:type="dcterms:W3CDTF">2026-06-30T07:35:00Z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